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412AA" w:rsidR="00773D6C" w:rsidP="00060EC4" w:rsidRDefault="00773D6C" w14:paraId="7e8ef47" w14:textId="7e8ef47">
      <w:pPr>
        <w:pStyle w:val="Naslov1"/>
        <w:jc w:val="left"/>
        <w15:collapsed w:val="false"/>
        <w:rPr>
          <w:rFonts w:ascii="Arial" w:hAnsi="Arial" w:cs="Arial"/>
          <w:b w:val="false"/>
        </w:rPr>
      </w:pPr>
    </w:p>
    <w:p w:rsidRPr="00B412AA" w:rsidR="000108F9" w:rsidP="000108F9" w:rsidRDefault="000108F9">
      <w:pPr>
        <w:pStyle w:val="Naslov1"/>
        <w:rPr>
          <w:rFonts w:ascii="Arial" w:hAnsi="Arial" w:cs="Arial"/>
          <w:b w:val="false"/>
        </w:rPr>
      </w:pPr>
      <w:r w:rsidRPr="00B412AA">
        <w:rPr>
          <w:rFonts w:ascii="Arial" w:hAnsi="Arial" w:cs="Arial"/>
          <w:b w:val="false"/>
        </w:rPr>
        <w:t>Z A P I S N I K</w:t>
      </w:r>
    </w:p>
    <w:p w:rsidRPr="00B412AA" w:rsidR="00150330" w:rsidP="000108F9" w:rsidRDefault="00150330">
      <w:pPr>
        <w:pStyle w:val="Naslov1"/>
        <w:rPr>
          <w:rFonts w:ascii="Arial" w:hAnsi="Arial" w:cs="Arial"/>
          <w:b w:val="false"/>
        </w:rPr>
      </w:pPr>
    </w:p>
    <w:p w:rsidRPr="00B412AA" w:rsidR="000F41EF" w:rsidP="000108F9" w:rsidRDefault="000F41EF">
      <w:pPr>
        <w:pStyle w:val="Naslov1"/>
        <w:rPr>
          <w:rFonts w:ascii="Arial" w:hAnsi="Arial" w:cs="Arial"/>
          <w:b w:val="false"/>
        </w:rPr>
      </w:pPr>
    </w:p>
    <w:p w:rsidRPr="00B412AA" w:rsidR="000F41EF" w:rsidP="00B412AA" w:rsidRDefault="000F41EF">
      <w:pPr>
        <w:pStyle w:val="Default"/>
        <w:jc w:val="both"/>
      </w:pPr>
      <w:r w:rsidRPr="00B412AA">
        <w:t xml:space="preserve">sa ročišta radi </w:t>
      </w:r>
      <w:r w:rsidRPr="00B412AA" w:rsidR="00B412AA">
        <w:t>saslušanja, radi predaje stvari koj</w:t>
      </w:r>
      <w:r w:rsidR="00D57D66">
        <w:t>e</w:t>
      </w:r>
      <w:r w:rsidRPr="00B412AA" w:rsidR="00B412AA">
        <w:t xml:space="preserve"> čine stečajnu masu dužnika </w:t>
      </w:r>
      <w:r w:rsidRPr="00B412AA" w:rsidR="00B412AA">
        <w:rPr>
          <w:sz w:val="23"/>
          <w:szCs w:val="23"/>
        </w:rPr>
        <w:t xml:space="preserve">ROBIPLAST d.o.o. u stečaju, Zabok, </w:t>
      </w:r>
      <w:proofErr w:type="spellStart"/>
      <w:r w:rsidRPr="00B412AA" w:rsidR="00B412AA">
        <w:rPr>
          <w:sz w:val="23"/>
          <w:szCs w:val="23"/>
        </w:rPr>
        <w:t>Zivt</w:t>
      </w:r>
      <w:r w:rsidR="00B412AA">
        <w:rPr>
          <w:sz w:val="23"/>
          <w:szCs w:val="23"/>
        </w:rPr>
        <w:t>ov</w:t>
      </w:r>
      <w:proofErr w:type="spellEnd"/>
      <w:r w:rsidR="00B412AA">
        <w:rPr>
          <w:sz w:val="23"/>
          <w:szCs w:val="23"/>
        </w:rPr>
        <w:t xml:space="preserve"> trg 10, MBS: 030174397, OIB: </w:t>
      </w:r>
      <w:r w:rsidRPr="00B412AA" w:rsidR="00B412AA">
        <w:rPr>
          <w:sz w:val="23"/>
          <w:szCs w:val="23"/>
        </w:rPr>
        <w:t>97814099371</w:t>
      </w:r>
      <w:r w:rsidRPr="00B412AA">
        <w:t xml:space="preserve">, održanog dana </w:t>
      </w:r>
      <w:r w:rsidR="00B412AA">
        <w:t>28. listopada 2021.</w:t>
      </w:r>
      <w:r w:rsidRPr="00B412AA">
        <w:t xml:space="preserve"> godine u Trgovačkom sudu u Osijeku.</w:t>
      </w:r>
    </w:p>
    <w:p w:rsidRPr="00B412AA" w:rsidR="000F41EF" w:rsidP="000F41EF" w:rsidRDefault="000F41EF">
      <w:pPr>
        <w:jc w:val="both"/>
        <w:rPr>
          <w:rFonts w:ascii="Arial" w:hAnsi="Arial" w:cs="Arial"/>
        </w:rPr>
      </w:pPr>
    </w:p>
    <w:p w:rsidR="000F41EF" w:rsidP="00D57D66" w:rsidRDefault="000F41EF">
      <w:pPr>
        <w:ind w:firstLine="360"/>
        <w:jc w:val="both"/>
        <w:rPr>
          <w:rFonts w:ascii="Arial" w:hAnsi="Arial" w:cs="Arial"/>
        </w:rPr>
      </w:pPr>
      <w:r w:rsidRPr="00B412AA">
        <w:rPr>
          <w:rFonts w:ascii="Arial" w:hAnsi="Arial" w:cs="Arial"/>
        </w:rPr>
        <w:t>Nazočni od strane suda:</w:t>
      </w:r>
    </w:p>
    <w:p w:rsidRPr="00B412AA" w:rsidR="00B412AA" w:rsidP="000F41EF" w:rsidRDefault="00B412AA">
      <w:pPr>
        <w:jc w:val="both"/>
        <w:rPr>
          <w:rFonts w:ascii="Arial" w:hAnsi="Arial" w:cs="Arial"/>
        </w:rPr>
      </w:pPr>
    </w:p>
    <w:p w:rsidRPr="00B412AA" w:rsidR="000F41EF" w:rsidP="000F41EF" w:rsidRDefault="000F41E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B412AA">
        <w:rPr>
          <w:rFonts w:ascii="Arial" w:hAnsi="Arial" w:cs="Arial"/>
        </w:rPr>
        <w:t>mr. sc. Boris Vuković, stečajni sudac,</w:t>
      </w:r>
    </w:p>
    <w:p w:rsidRPr="00B412AA" w:rsidR="000F41EF" w:rsidP="000F41EF" w:rsidRDefault="000F41E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B412AA">
        <w:rPr>
          <w:rFonts w:ascii="Arial" w:hAnsi="Arial" w:cs="Arial"/>
        </w:rPr>
        <w:t>Danijela Špeletić, zapisničar.</w:t>
      </w:r>
    </w:p>
    <w:p w:rsidRPr="00B412AA" w:rsidR="000108F9" w:rsidP="00AA3992" w:rsidRDefault="000108F9">
      <w:pPr>
        <w:rPr>
          <w:rFonts w:ascii="Arial" w:hAnsi="Arial" w:cs="Arial"/>
        </w:rPr>
      </w:pPr>
    </w:p>
    <w:p w:rsidRPr="00B412AA" w:rsidR="000F41EF" w:rsidP="00D57D66" w:rsidRDefault="000F41EF">
      <w:pPr>
        <w:ind w:firstLine="360"/>
        <w:jc w:val="both"/>
        <w:rPr>
          <w:rFonts w:ascii="Arial" w:hAnsi="Arial" w:cs="Arial"/>
        </w:rPr>
      </w:pPr>
      <w:r w:rsidRPr="00B412AA">
        <w:rPr>
          <w:rFonts w:ascii="Arial" w:hAnsi="Arial" w:cs="Arial"/>
        </w:rPr>
        <w:t>Utvrđuje se da su na današnje ročište pristupili:</w:t>
      </w:r>
    </w:p>
    <w:p w:rsidRPr="00B412AA" w:rsidR="002D455C" w:rsidP="00046EBC" w:rsidRDefault="002D455C">
      <w:pPr>
        <w:jc w:val="both"/>
        <w:rPr>
          <w:rFonts w:ascii="Arial" w:hAnsi="Arial" w:cs="Arial"/>
        </w:rPr>
      </w:pPr>
    </w:p>
    <w:p w:rsidR="00B412AA" w:rsidP="009C1FA5" w:rsidRDefault="00B412AA">
      <w:pPr>
        <w:pStyle w:val="Default"/>
        <w:numPr>
          <w:ilvl w:val="0"/>
          <w:numId w:val="20"/>
        </w:numPr>
        <w:jc w:val="both"/>
      </w:pPr>
      <w:r>
        <w:t xml:space="preserve">stečajni upravitelj </w:t>
      </w:r>
      <w:r w:rsidR="009C1FA5">
        <w:t>nitko, obaviješten prethodno telefonskim putem od strane stečajnog suca</w:t>
      </w:r>
      <w:r w:rsidR="00330808">
        <w:t xml:space="preserve"> o izostanku Ane </w:t>
      </w:r>
      <w:proofErr w:type="spellStart"/>
      <w:r w:rsidR="00330808">
        <w:t>Radišić</w:t>
      </w:r>
      <w:proofErr w:type="spellEnd"/>
      <w:r w:rsidR="00330808">
        <w:t xml:space="preserve"> koja je trebala biti saslušana na današnjem ročištu</w:t>
      </w:r>
    </w:p>
    <w:p w:rsidR="00D57D66" w:rsidP="00D57D66" w:rsidRDefault="00D57D66">
      <w:pPr>
        <w:pStyle w:val="Default"/>
        <w:ind w:left="720"/>
      </w:pPr>
    </w:p>
    <w:p w:rsidR="00C16386" w:rsidP="00B412AA" w:rsidRDefault="00B412AA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proofErr w:type="spellStart"/>
      <w:r w:rsidRPr="00B412AA">
        <w:rPr>
          <w:rFonts w:ascii="Arial" w:hAnsi="Arial" w:cs="Arial"/>
        </w:rPr>
        <w:t>Radišić</w:t>
      </w:r>
      <w:proofErr w:type="spellEnd"/>
      <w:r w:rsidRPr="00B412AA">
        <w:rPr>
          <w:rFonts w:ascii="Arial" w:hAnsi="Arial" w:cs="Arial"/>
        </w:rPr>
        <w:t xml:space="preserve"> Ana, OIB: 74458596939, </w:t>
      </w:r>
      <w:proofErr w:type="spellStart"/>
      <w:r w:rsidRPr="00B412AA">
        <w:rPr>
          <w:rFonts w:ascii="Arial" w:hAnsi="Arial" w:cs="Arial"/>
        </w:rPr>
        <w:t>Zadvorska</w:t>
      </w:r>
      <w:proofErr w:type="spellEnd"/>
      <w:r w:rsidRPr="00B412AA">
        <w:rPr>
          <w:rFonts w:ascii="Arial" w:hAnsi="Arial" w:cs="Arial"/>
        </w:rPr>
        <w:t xml:space="preserve"> ulica 14, </w:t>
      </w:r>
      <w:proofErr w:type="spellStart"/>
      <w:r w:rsidRPr="00B412AA">
        <w:rPr>
          <w:rFonts w:ascii="Arial" w:hAnsi="Arial" w:cs="Arial"/>
        </w:rPr>
        <w:t>Zadvorsko</w:t>
      </w:r>
      <w:proofErr w:type="spellEnd"/>
      <w:r w:rsidRPr="00B412AA">
        <w:rPr>
          <w:rFonts w:ascii="Arial" w:hAnsi="Arial" w:cs="Arial"/>
        </w:rPr>
        <w:t>, 10257 Brezovica</w:t>
      </w:r>
      <w:r w:rsidR="00FD5645">
        <w:rPr>
          <w:rFonts w:ascii="Arial" w:hAnsi="Arial" w:cs="Arial"/>
        </w:rPr>
        <w:t xml:space="preserve"> – nitko dostava poziva uredno iskazana</w:t>
      </w:r>
    </w:p>
    <w:p w:rsidRPr="00B412AA" w:rsidR="00B412AA" w:rsidP="00B412AA" w:rsidRDefault="00B412AA">
      <w:pPr>
        <w:pStyle w:val="Odlomakpopisa"/>
        <w:jc w:val="both"/>
        <w:rPr>
          <w:rFonts w:ascii="Arial" w:hAnsi="Arial" w:cs="Arial"/>
        </w:rPr>
      </w:pPr>
    </w:p>
    <w:p w:rsidR="00637D9C" w:rsidP="007146C9" w:rsidRDefault="00FD5645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sat vremena prije održavanja današnjeg ročišta telefonskim putem osoba čije je saslušanje određeno Ana </w:t>
      </w:r>
      <w:proofErr w:type="spellStart"/>
      <w:r>
        <w:rPr>
          <w:rFonts w:ascii="Arial" w:hAnsi="Arial" w:cs="Arial"/>
        </w:rPr>
        <w:t>Radišić</w:t>
      </w:r>
      <w:proofErr w:type="spellEnd"/>
      <w:r w:rsidR="00214AD3">
        <w:rPr>
          <w:rFonts w:ascii="Arial" w:hAnsi="Arial" w:cs="Arial"/>
        </w:rPr>
        <w:t>, a radi predaje stvari koj</w:t>
      </w:r>
      <w:r w:rsidR="00146DAE">
        <w:rPr>
          <w:rFonts w:ascii="Arial" w:hAnsi="Arial" w:cs="Arial"/>
        </w:rPr>
        <w:t>e</w:t>
      </w:r>
      <w:r w:rsidR="00214AD3">
        <w:rPr>
          <w:rFonts w:ascii="Arial" w:hAnsi="Arial" w:cs="Arial"/>
        </w:rPr>
        <w:t xml:space="preserve"> čine stečajnu masu dužnika, obavijestila sud da neće pristupiti na današnje ročište zbog lošeg zdravstvenog stanja koje se očituje u općoj slabosti, povišenoj temperaturi</w:t>
      </w:r>
      <w:r w:rsidR="009C11E1">
        <w:rPr>
          <w:rFonts w:ascii="Arial" w:hAnsi="Arial" w:cs="Arial"/>
        </w:rPr>
        <w:t>, koju je osjetila jučer i danas</w:t>
      </w:r>
      <w:r w:rsidR="00214AD3">
        <w:rPr>
          <w:rFonts w:ascii="Arial" w:hAnsi="Arial" w:cs="Arial"/>
        </w:rPr>
        <w:t xml:space="preserve"> te napominje da </w:t>
      </w:r>
      <w:r w:rsidR="007146C9">
        <w:rPr>
          <w:rFonts w:ascii="Arial" w:hAnsi="Arial" w:cs="Arial"/>
        </w:rPr>
        <w:t xml:space="preserve">je </w:t>
      </w:r>
      <w:r w:rsidR="00214AD3">
        <w:rPr>
          <w:rFonts w:ascii="Arial" w:hAnsi="Arial" w:cs="Arial"/>
        </w:rPr>
        <w:t xml:space="preserve">i inače ista </w:t>
      </w:r>
      <w:proofErr w:type="spellStart"/>
      <w:r w:rsidR="00214AD3">
        <w:rPr>
          <w:rFonts w:ascii="Arial" w:hAnsi="Arial" w:cs="Arial"/>
        </w:rPr>
        <w:t>imunokompromitirana</w:t>
      </w:r>
      <w:proofErr w:type="spellEnd"/>
      <w:r w:rsidR="00214AD3">
        <w:rPr>
          <w:rFonts w:ascii="Arial" w:hAnsi="Arial" w:cs="Arial"/>
        </w:rPr>
        <w:t xml:space="preserve"> osoba. Stoga je zamolila odgodu današnjeg ročišta i zakazivanje slijedećeg</w:t>
      </w:r>
      <w:r w:rsidR="007146C9">
        <w:rPr>
          <w:rFonts w:ascii="Arial" w:hAnsi="Arial" w:cs="Arial"/>
        </w:rPr>
        <w:t xml:space="preserve"> na koje će se sigurno odazvati, te da će sudu dostaviti i l</w:t>
      </w:r>
      <w:r w:rsidR="009C11E1">
        <w:rPr>
          <w:rFonts w:ascii="Arial" w:hAnsi="Arial" w:cs="Arial"/>
        </w:rPr>
        <w:t>i</w:t>
      </w:r>
      <w:r w:rsidR="007146C9">
        <w:rPr>
          <w:rFonts w:ascii="Arial" w:hAnsi="Arial" w:cs="Arial"/>
        </w:rPr>
        <w:t>ječničku dokumentaciju vezano za navedeno zdravstveno stanje.</w:t>
      </w:r>
    </w:p>
    <w:p w:rsidR="00035273" w:rsidP="007146C9" w:rsidRDefault="00035273">
      <w:pPr>
        <w:ind w:left="360" w:firstLine="348"/>
        <w:jc w:val="both"/>
        <w:rPr>
          <w:rFonts w:ascii="Arial" w:hAnsi="Arial" w:cs="Arial"/>
        </w:rPr>
      </w:pPr>
    </w:p>
    <w:p w:rsidR="00035273" w:rsidP="007146C9" w:rsidRDefault="00035273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je o navedenom neposredno prije održavanja ročišta telefonskim putem o izostanku Ane </w:t>
      </w:r>
      <w:proofErr w:type="spellStart"/>
      <w:r>
        <w:rPr>
          <w:rFonts w:ascii="Arial" w:hAnsi="Arial" w:cs="Arial"/>
        </w:rPr>
        <w:t>Radišić</w:t>
      </w:r>
      <w:proofErr w:type="spellEnd"/>
      <w:r>
        <w:rPr>
          <w:rFonts w:ascii="Arial" w:hAnsi="Arial" w:cs="Arial"/>
        </w:rPr>
        <w:t xml:space="preserve"> kao osobe koja je trebala biti saslušana ra</w:t>
      </w:r>
      <w:r w:rsidR="00BE2CA4">
        <w:rPr>
          <w:rFonts w:ascii="Arial" w:hAnsi="Arial" w:cs="Arial"/>
        </w:rPr>
        <w:t>di predaje stvari stečajne mase, obavijestio stečajnog upravitelja i ŽDO u Osijeku.</w:t>
      </w:r>
    </w:p>
    <w:p w:rsidR="00BE2CA4" w:rsidP="007146C9" w:rsidRDefault="00BE2CA4">
      <w:pPr>
        <w:ind w:left="360" w:firstLine="348"/>
        <w:jc w:val="both"/>
        <w:rPr>
          <w:rFonts w:ascii="Arial" w:hAnsi="Arial" w:cs="Arial"/>
        </w:rPr>
      </w:pPr>
    </w:p>
    <w:p w:rsidR="00BE2CA4" w:rsidP="00BE2CA4" w:rsidRDefault="00BE2CA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BE2CA4" w:rsidP="00BE2CA4" w:rsidRDefault="00BE2C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BE2CA4" w:rsidP="00BE2CA4" w:rsidRDefault="00BE2CA4">
      <w:pPr>
        <w:jc w:val="center"/>
        <w:rPr>
          <w:rFonts w:ascii="Arial" w:hAnsi="Arial" w:cs="Arial"/>
        </w:rPr>
      </w:pPr>
    </w:p>
    <w:p w:rsidRPr="00B412AA" w:rsidR="00FD5645" w:rsidP="006B6BE3" w:rsidRDefault="00BE2CA4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se odgađa a </w:t>
      </w:r>
      <w:r w:rsidR="0034789A">
        <w:rPr>
          <w:rFonts w:ascii="Arial" w:hAnsi="Arial" w:cs="Arial"/>
        </w:rPr>
        <w:t>s</w:t>
      </w:r>
      <w:r>
        <w:rPr>
          <w:rFonts w:ascii="Arial" w:hAnsi="Arial" w:cs="Arial"/>
        </w:rPr>
        <w:t>lijedeće će biti zakazano naknadno pisanim putem.</w:t>
      </w:r>
    </w:p>
    <w:p w:rsidRPr="00B412AA" w:rsidR="003021E2" w:rsidP="00D57D66" w:rsidRDefault="003021E2">
      <w:pPr>
        <w:jc w:val="center"/>
        <w:rPr>
          <w:rFonts w:ascii="Arial" w:hAnsi="Arial" w:cs="Arial"/>
        </w:rPr>
      </w:pPr>
      <w:r w:rsidRPr="00B412AA">
        <w:rPr>
          <w:rFonts w:ascii="Arial" w:hAnsi="Arial" w:cs="Arial"/>
        </w:rPr>
        <w:t xml:space="preserve">Dovršeno u </w:t>
      </w:r>
      <w:r w:rsidR="00694D30">
        <w:rPr>
          <w:rFonts w:ascii="Arial" w:hAnsi="Arial" w:cs="Arial"/>
        </w:rPr>
        <w:t>11,15</w:t>
      </w:r>
      <w:r w:rsidRPr="00B412AA">
        <w:rPr>
          <w:rFonts w:ascii="Arial" w:hAnsi="Arial" w:cs="Arial"/>
        </w:rPr>
        <w:t xml:space="preserve"> sati</w:t>
      </w:r>
    </w:p>
    <w:p w:rsidRPr="00B412AA" w:rsidR="003021E2" w:rsidP="003021E2" w:rsidRDefault="003021E2">
      <w:pPr>
        <w:rPr>
          <w:rFonts w:ascii="Arial" w:hAnsi="Arial" w:cs="Arial"/>
        </w:rPr>
      </w:pPr>
    </w:p>
    <w:p w:rsidRPr="00B412AA" w:rsidR="003021E2" w:rsidP="00D57D66" w:rsidRDefault="003021E2">
      <w:pPr>
        <w:jc w:val="center"/>
        <w:rPr>
          <w:rFonts w:ascii="Arial" w:hAnsi="Arial" w:cs="Arial"/>
        </w:rPr>
      </w:pPr>
      <w:r w:rsidRPr="00B412AA">
        <w:rPr>
          <w:rFonts w:ascii="Arial" w:hAnsi="Arial" w:cs="Arial"/>
        </w:rPr>
        <w:t>Stečajni sudac</w:t>
      </w:r>
    </w:p>
    <w:p w:rsidRPr="00B412AA" w:rsidR="001E22F4" w:rsidP="00D57D66" w:rsidRDefault="00D57D66">
      <w:pPr>
        <w:ind w:left="708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</w:p>
    <w:p w:rsidRPr="00B412AA" w:rsidR="00D57D66" w:rsidP="00D57D66" w:rsidRDefault="00D57D66">
      <w:pPr>
        <w:rPr>
          <w:rFonts w:ascii="Arial" w:hAnsi="Arial" w:cs="Arial"/>
        </w:rPr>
      </w:pPr>
    </w:p>
    <w:p w:rsidR="00A67473" w:rsidP="00D57D66" w:rsidRDefault="00A67473">
      <w:pPr>
        <w:jc w:val="center"/>
        <w:rPr>
          <w:rFonts w:ascii="Arial" w:hAnsi="Arial" w:cs="Arial"/>
        </w:rPr>
      </w:pPr>
      <w:r w:rsidRPr="00B412AA">
        <w:rPr>
          <w:rFonts w:ascii="Arial" w:hAnsi="Arial" w:cs="Arial"/>
        </w:rPr>
        <w:t>Zapisničar</w:t>
      </w:r>
    </w:p>
    <w:p w:rsidRPr="00B412AA" w:rsidR="00D57D66" w:rsidP="00D57D66" w:rsidRDefault="00D57D66">
      <w:pPr>
        <w:ind w:left="5664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46DAE">
        <w:rPr>
          <w:rFonts w:ascii="Arial" w:hAnsi="Arial" w:cs="Arial"/>
        </w:rPr>
        <w:t>Stranke</w:t>
      </w:r>
      <w:bookmarkStart w:name="_GoBack" w:id="0"/>
      <w:bookmarkEnd w:id="0"/>
    </w:p>
    <w:sectPr w:rsidRPr="00B412AA" w:rsidR="00D57D66" w:rsidSect="00606835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3BAB" w:rsidRDefault="008D3BAB">
      <w:r>
        <w:separator/>
      </w:r>
    </w:p>
  </w:endnote>
  <w:endnote w:type="continuationSeparator" w:id="0">
    <w:p w:rsidR="008D3BAB" w:rsidRDefault="008D3BA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3BAB" w:rsidRDefault="008D3BAB">
      <w:r>
        <w:separator/>
      </w:r>
    </w:p>
  </w:footnote>
  <w:footnote w:type="continuationSeparator" w:id="0">
    <w:p w:rsidR="008D3BAB" w:rsidRDefault="008D3BA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F3E59" w:rsidP="00F718C0" w:rsidRDefault="000108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F3E59" w:rsidRDefault="008D3BA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07B4C" w:rsidR="00BF3E59" w:rsidP="00F718C0" w:rsidRDefault="000108F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07B4C">
      <w:rPr>
        <w:rStyle w:val="Brojstranice"/>
        <w:rFonts w:ascii="Arial" w:hAnsi="Arial" w:cs="Arial"/>
      </w:rPr>
      <w:fldChar w:fldCharType="begin"/>
    </w:r>
    <w:r w:rsidRPr="00907B4C">
      <w:rPr>
        <w:rStyle w:val="Brojstranice"/>
        <w:rFonts w:ascii="Arial" w:hAnsi="Arial" w:cs="Arial"/>
      </w:rPr>
      <w:instrText xml:space="preserve">PAGE  </w:instrText>
    </w:r>
    <w:r w:rsidRPr="00907B4C">
      <w:rPr>
        <w:rStyle w:val="Brojstranice"/>
        <w:rFonts w:ascii="Arial" w:hAnsi="Arial" w:cs="Arial"/>
      </w:rPr>
      <w:fldChar w:fldCharType="separate"/>
    </w:r>
    <w:r w:rsidR="00FD2D6C">
      <w:rPr>
        <w:rStyle w:val="Brojstranice"/>
        <w:rFonts w:ascii="Arial" w:hAnsi="Arial" w:cs="Arial"/>
        <w:noProof/>
      </w:rPr>
      <w:t>2</w:t>
    </w:r>
    <w:r w:rsidRPr="00907B4C">
      <w:rPr>
        <w:rStyle w:val="Brojstranice"/>
        <w:rFonts w:ascii="Arial" w:hAnsi="Arial" w:cs="Arial"/>
      </w:rPr>
      <w:fldChar w:fldCharType="end"/>
    </w:r>
  </w:p>
  <w:p w:rsidRPr="00907B4C" w:rsidR="00907B4C" w:rsidP="00907B4C" w:rsidRDefault="00FA3561">
    <w:pPr>
      <w:jc w:val="right"/>
      <w:rPr>
        <w:rFonts w:ascii="Arial" w:hAnsi="Arial" w:cs="Arial"/>
      </w:rPr>
    </w:pP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 w:rsidR="00907B4C">
      <w:rPr>
        <w:rFonts w:ascii="Arial" w:hAnsi="Arial" w:cs="Arial"/>
        <w:sz w:val="23"/>
        <w:szCs w:val="23"/>
      </w:rPr>
      <w:t>Poslovni broj: 7 St-694/2019-60</w:t>
    </w:r>
  </w:p>
  <w:p w:rsidRPr="00907B4C" w:rsidR="00633B73" w:rsidP="00A07291" w:rsidRDefault="00633B73">
    <w:pPr>
      <w:jc w:val="right"/>
      <w:rPr>
        <w:rFonts w:ascii="Arial" w:hAnsi="Arial" w:cs="Arial"/>
      </w:rPr>
    </w:pPr>
  </w:p>
  <w:p w:rsidRPr="00907B4C" w:rsidR="00633B73" w:rsidP="00A07291" w:rsidRDefault="00633B73">
    <w:pPr>
      <w:jc w:val="right"/>
      <w:rPr>
        <w:rFonts w:ascii="Arial" w:hAnsi="Arial" w:cs="Arial"/>
      </w:rPr>
    </w:pPr>
  </w:p>
  <w:p w:rsidR="00633B73" w:rsidP="00A07291" w:rsidRDefault="00633B73">
    <w:pPr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07B4C" w:rsidR="00FE7640" w:rsidP="00FE7640" w:rsidRDefault="00FE7640">
    <w:pPr>
      <w:rPr>
        <w:rFonts w:ascii="Arial" w:hAnsi="Arial" w:cs="Arial"/>
      </w:rPr>
    </w:pPr>
    <w:r w:rsidRPr="00907B4C">
      <w:rPr>
        <w:rFonts w:ascii="Arial" w:hAnsi="Arial" w:cs="Arial"/>
      </w:rPr>
      <w:t xml:space="preserve">        </w:t>
    </w:r>
    <w:r w:rsidRPr="00907B4C">
      <w:rPr>
        <w:rFonts w:ascii="Arial" w:hAnsi="Arial" w:cs="Arial"/>
      </w:rPr>
      <w:t>Republika Hrvatska</w:t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  <w:r w:rsidRPr="00907B4C">
      <w:rPr>
        <w:rFonts w:ascii="Arial" w:hAnsi="Arial" w:cs="Arial"/>
      </w:rPr>
      <w:tab/>
    </w:r>
  </w:p>
  <w:p w:rsidRPr="00907B4C" w:rsidR="00FE7640" w:rsidP="00FE7640" w:rsidRDefault="00FE7640">
    <w:pPr>
      <w:rPr>
        <w:rFonts w:ascii="Arial" w:hAnsi="Arial" w:cs="Arial"/>
      </w:rPr>
    </w:pPr>
    <w:r w:rsidRPr="00907B4C">
      <w:rPr>
        <w:rFonts w:ascii="Arial" w:hAnsi="Arial" w:cs="Arial"/>
      </w:rPr>
      <w:t xml:space="preserve">     Trgovački sud u Osijeku</w:t>
    </w:r>
  </w:p>
  <w:p w:rsidRPr="00907B4C" w:rsidR="00633B73" w:rsidP="00D57D66" w:rsidRDefault="00FE7640">
    <w:pPr>
      <w:rPr>
        <w:rFonts w:ascii="Arial" w:hAnsi="Arial" w:cs="Arial"/>
      </w:rPr>
    </w:pPr>
    <w:r w:rsidRPr="00907B4C">
      <w:rPr>
        <w:rFonts w:ascii="Arial" w:hAnsi="Arial" w:cs="Arial"/>
      </w:rPr>
      <w:t xml:space="preserve">        Osijek, Zagrebačka 2</w:t>
    </w:r>
  </w:p>
  <w:p w:rsidR="00907B4C" w:rsidP="00907B4C" w:rsidRDefault="000108F9">
    <w:pPr>
      <w:pStyle w:val="Default"/>
    </w:pPr>
    <w:r w:rsidRPr="00907B4C">
      <w:tab/>
    </w:r>
  </w:p>
  <w:p w:rsidRPr="00907B4C" w:rsidR="00BF3E59" w:rsidP="00907B4C" w:rsidRDefault="00907B4C">
    <w:pPr>
      <w:jc w:val="right"/>
      <w:rPr>
        <w:rFonts w:ascii="Arial" w:hAnsi="Arial" w:cs="Arial"/>
      </w:rPr>
    </w:pPr>
    <w:r>
      <w:t xml:space="preserve"> </w:t>
    </w:r>
    <w:r w:rsidRPr="00907B4C">
      <w:rPr>
        <w:rFonts w:ascii="Arial" w:hAnsi="Arial" w:cs="Arial"/>
        <w:sz w:val="23"/>
        <w:szCs w:val="23"/>
      </w:rPr>
      <w:t>Poslovni broj: 7 St-694/2019-60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BD09FD"/>
    <w:multiLevelType w:val="hybridMultilevel"/>
    <w:tmpl w:val="DB4A3B4C"/>
    <w:lvl w:ilvl="0" w:tplc="6732725E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A242C6"/>
    <w:multiLevelType w:val="hybridMultilevel"/>
    <w:tmpl w:val="11180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E71519"/>
    <w:multiLevelType w:val="hybridMultilevel"/>
    <w:tmpl w:val="45E008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F63FA"/>
    <w:multiLevelType w:val="hybridMultilevel"/>
    <w:tmpl w:val="72EAEFBC"/>
    <w:lvl w:ilvl="0" w:tplc="AEAC74AC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D741D24"/>
    <w:multiLevelType w:val="hybridMultilevel"/>
    <w:tmpl w:val="82E4F430"/>
    <w:lvl w:ilvl="0" w:tplc="BC02298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8EE6161"/>
    <w:multiLevelType w:val="hybridMultilevel"/>
    <w:tmpl w:val="19309E9A"/>
    <w:lvl w:ilvl="0" w:tplc="F5E64464">
      <w:start w:val="2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C14D5"/>
    <w:multiLevelType w:val="hybridMultilevel"/>
    <w:tmpl w:val="CE04F9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10AA8"/>
    <w:multiLevelType w:val="hybridMultilevel"/>
    <w:tmpl w:val="6F8E0978"/>
    <w:lvl w:ilvl="0" w:tplc="655E6600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>
      <w:start w:val="1"/>
      <w:numFmt w:val="lowerRoman"/>
      <w:lvlText w:val="%3."/>
      <w:lvlJc w:val="right"/>
      <w:pPr>
        <w:ind w:left="3240" w:hanging="180"/>
      </w:pPr>
    </w:lvl>
    <w:lvl w:ilvl="3" w:tplc="041A000F">
      <w:start w:val="1"/>
      <w:numFmt w:val="decimal"/>
      <w:lvlText w:val="%4."/>
      <w:lvlJc w:val="left"/>
      <w:pPr>
        <w:ind w:left="3960" w:hanging="360"/>
      </w:pPr>
    </w:lvl>
    <w:lvl w:ilvl="4" w:tplc="041A0019">
      <w:start w:val="1"/>
      <w:numFmt w:val="lowerLetter"/>
      <w:lvlText w:val="%5."/>
      <w:lvlJc w:val="left"/>
      <w:pPr>
        <w:ind w:left="4680" w:hanging="360"/>
      </w:pPr>
    </w:lvl>
    <w:lvl w:ilvl="5" w:tplc="041A001B">
      <w:start w:val="1"/>
      <w:numFmt w:val="lowerRoman"/>
      <w:lvlText w:val="%6."/>
      <w:lvlJc w:val="right"/>
      <w:pPr>
        <w:ind w:left="5400" w:hanging="180"/>
      </w:pPr>
    </w:lvl>
    <w:lvl w:ilvl="6" w:tplc="041A000F">
      <w:start w:val="1"/>
      <w:numFmt w:val="decimal"/>
      <w:lvlText w:val="%7."/>
      <w:lvlJc w:val="left"/>
      <w:pPr>
        <w:ind w:left="6120" w:hanging="360"/>
      </w:pPr>
    </w:lvl>
    <w:lvl w:ilvl="7" w:tplc="041A0019">
      <w:start w:val="1"/>
      <w:numFmt w:val="lowerLetter"/>
      <w:lvlText w:val="%8."/>
      <w:lvlJc w:val="left"/>
      <w:pPr>
        <w:ind w:left="6840" w:hanging="360"/>
      </w:pPr>
    </w:lvl>
    <w:lvl w:ilvl="8" w:tplc="041A001B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FA56A01"/>
    <w:multiLevelType w:val="hybridMultilevel"/>
    <w:tmpl w:val="CDC8FB94"/>
    <w:lvl w:ilvl="0" w:tplc="AF48CD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0930F5F"/>
    <w:multiLevelType w:val="hybridMultilevel"/>
    <w:tmpl w:val="2034E2F4"/>
    <w:lvl w:ilvl="0" w:tplc="B696221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0C443E"/>
    <w:multiLevelType w:val="hybridMultilevel"/>
    <w:tmpl w:val="2126F5FC"/>
    <w:lvl w:ilvl="0" w:tplc="3362AFB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9737BE0"/>
    <w:multiLevelType w:val="hybridMultilevel"/>
    <w:tmpl w:val="456CA01C"/>
    <w:lvl w:ilvl="0" w:tplc="ABFEC0B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EF84945"/>
    <w:multiLevelType w:val="hybridMultilevel"/>
    <w:tmpl w:val="72F6DAD6"/>
    <w:lvl w:ilvl="0" w:tplc="DE3678D0">
      <w:start w:val="2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417696"/>
    <w:multiLevelType w:val="hybridMultilevel"/>
    <w:tmpl w:val="F56A74F6"/>
    <w:lvl w:ilvl="0" w:tplc="0BF86C3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22747CE"/>
    <w:multiLevelType w:val="hybridMultilevel"/>
    <w:tmpl w:val="F8661FD2"/>
    <w:lvl w:ilvl="0" w:tplc="F9B42550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5">
    <w:nsid w:val="668847A3"/>
    <w:multiLevelType w:val="hybridMultilevel"/>
    <w:tmpl w:val="87EE2436"/>
    <w:lvl w:ilvl="0" w:tplc="BA7C9916">
      <w:start w:val="7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7A944602"/>
    <w:multiLevelType w:val="hybridMultilevel"/>
    <w:tmpl w:val="5156A080"/>
    <w:lvl w:ilvl="0" w:tplc="1AA46AD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4"/>
  </w:num>
  <w:num w:numId="6">
    <w:abstractNumId w:val="8"/>
  </w:num>
  <w:num w:numId="7">
    <w:abstractNumId w:val="15"/>
  </w:num>
  <w:num w:numId="8">
    <w:abstractNumId w:val="4"/>
  </w:num>
  <w:num w:numId="9">
    <w:abstractNumId w:val="15"/>
  </w:num>
  <w:num w:numId="10">
    <w:abstractNumId w:val="9"/>
  </w:num>
  <w:num w:numId="11">
    <w:abstractNumId w:val="12"/>
  </w:num>
  <w:num w:numId="12">
    <w:abstractNumId w:val="5"/>
  </w:num>
  <w:num w:numId="13">
    <w:abstractNumId w:val="3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8F9"/>
    <w:rsid w:val="0000248A"/>
    <w:rsid w:val="000037C6"/>
    <w:rsid w:val="000108F9"/>
    <w:rsid w:val="00013139"/>
    <w:rsid w:val="000228F8"/>
    <w:rsid w:val="00030AF4"/>
    <w:rsid w:val="00035273"/>
    <w:rsid w:val="00037BF2"/>
    <w:rsid w:val="00044707"/>
    <w:rsid w:val="0004590D"/>
    <w:rsid w:val="00046EBC"/>
    <w:rsid w:val="00053199"/>
    <w:rsid w:val="00054B50"/>
    <w:rsid w:val="00056B78"/>
    <w:rsid w:val="00057245"/>
    <w:rsid w:val="00060EC4"/>
    <w:rsid w:val="000613F3"/>
    <w:rsid w:val="000622D9"/>
    <w:rsid w:val="00064715"/>
    <w:rsid w:val="000652A1"/>
    <w:rsid w:val="000668EB"/>
    <w:rsid w:val="000861D1"/>
    <w:rsid w:val="000A3F26"/>
    <w:rsid w:val="000A7AD3"/>
    <w:rsid w:val="000B56AB"/>
    <w:rsid w:val="000B68AF"/>
    <w:rsid w:val="000D3ACF"/>
    <w:rsid w:val="000E0F86"/>
    <w:rsid w:val="000F08DA"/>
    <w:rsid w:val="000F41EF"/>
    <w:rsid w:val="000F5414"/>
    <w:rsid w:val="0010434D"/>
    <w:rsid w:val="00107319"/>
    <w:rsid w:val="001125EC"/>
    <w:rsid w:val="00123B7D"/>
    <w:rsid w:val="00127FA0"/>
    <w:rsid w:val="001357D8"/>
    <w:rsid w:val="001439BE"/>
    <w:rsid w:val="00146046"/>
    <w:rsid w:val="00146763"/>
    <w:rsid w:val="00146DAE"/>
    <w:rsid w:val="00150330"/>
    <w:rsid w:val="00151386"/>
    <w:rsid w:val="00152ED4"/>
    <w:rsid w:val="001545EB"/>
    <w:rsid w:val="00162017"/>
    <w:rsid w:val="001726EA"/>
    <w:rsid w:val="0017615C"/>
    <w:rsid w:val="0019735A"/>
    <w:rsid w:val="001A57CF"/>
    <w:rsid w:val="001B2F0C"/>
    <w:rsid w:val="001C010E"/>
    <w:rsid w:val="001D5642"/>
    <w:rsid w:val="001E22F4"/>
    <w:rsid w:val="001F604B"/>
    <w:rsid w:val="002013A1"/>
    <w:rsid w:val="00212489"/>
    <w:rsid w:val="00214AD3"/>
    <w:rsid w:val="00214C3E"/>
    <w:rsid w:val="0021650F"/>
    <w:rsid w:val="00224CFE"/>
    <w:rsid w:val="002323B5"/>
    <w:rsid w:val="00257BBF"/>
    <w:rsid w:val="002705D7"/>
    <w:rsid w:val="00271470"/>
    <w:rsid w:val="00293051"/>
    <w:rsid w:val="002A1898"/>
    <w:rsid w:val="002A3689"/>
    <w:rsid w:val="002B479A"/>
    <w:rsid w:val="002C0072"/>
    <w:rsid w:val="002C1229"/>
    <w:rsid w:val="002C67B6"/>
    <w:rsid w:val="002D455C"/>
    <w:rsid w:val="002D4C71"/>
    <w:rsid w:val="002E3387"/>
    <w:rsid w:val="002E66B5"/>
    <w:rsid w:val="002F08B0"/>
    <w:rsid w:val="002F3483"/>
    <w:rsid w:val="003021E2"/>
    <w:rsid w:val="00303C5A"/>
    <w:rsid w:val="00304F26"/>
    <w:rsid w:val="00313946"/>
    <w:rsid w:val="00326A9B"/>
    <w:rsid w:val="0033027C"/>
    <w:rsid w:val="00330808"/>
    <w:rsid w:val="003355EE"/>
    <w:rsid w:val="00345E14"/>
    <w:rsid w:val="00346986"/>
    <w:rsid w:val="0034789A"/>
    <w:rsid w:val="00362517"/>
    <w:rsid w:val="00380961"/>
    <w:rsid w:val="00385C6B"/>
    <w:rsid w:val="003A122F"/>
    <w:rsid w:val="003A3263"/>
    <w:rsid w:val="003A3BE7"/>
    <w:rsid w:val="003A670E"/>
    <w:rsid w:val="003B10A4"/>
    <w:rsid w:val="003B1848"/>
    <w:rsid w:val="003C76E7"/>
    <w:rsid w:val="003D4D30"/>
    <w:rsid w:val="003D5763"/>
    <w:rsid w:val="003E199A"/>
    <w:rsid w:val="003E3FA5"/>
    <w:rsid w:val="0040081D"/>
    <w:rsid w:val="00401FF8"/>
    <w:rsid w:val="00414109"/>
    <w:rsid w:val="004145EF"/>
    <w:rsid w:val="00425568"/>
    <w:rsid w:val="00426814"/>
    <w:rsid w:val="00437993"/>
    <w:rsid w:val="0044186C"/>
    <w:rsid w:val="00442250"/>
    <w:rsid w:val="00457EDC"/>
    <w:rsid w:val="00467111"/>
    <w:rsid w:val="00484BDC"/>
    <w:rsid w:val="00486BE4"/>
    <w:rsid w:val="004942E7"/>
    <w:rsid w:val="004966D6"/>
    <w:rsid w:val="004978C5"/>
    <w:rsid w:val="00497ABD"/>
    <w:rsid w:val="004A2B93"/>
    <w:rsid w:val="004B10E7"/>
    <w:rsid w:val="004B2D66"/>
    <w:rsid w:val="004B44D0"/>
    <w:rsid w:val="004D2D4C"/>
    <w:rsid w:val="004D625C"/>
    <w:rsid w:val="004D6ADC"/>
    <w:rsid w:val="004E038C"/>
    <w:rsid w:val="004F0FCF"/>
    <w:rsid w:val="004F11CE"/>
    <w:rsid w:val="004F1A17"/>
    <w:rsid w:val="004F44EA"/>
    <w:rsid w:val="00500B8B"/>
    <w:rsid w:val="00510AF6"/>
    <w:rsid w:val="00514551"/>
    <w:rsid w:val="005155FC"/>
    <w:rsid w:val="00515E67"/>
    <w:rsid w:val="00531470"/>
    <w:rsid w:val="00533FEF"/>
    <w:rsid w:val="00554BC9"/>
    <w:rsid w:val="005665C2"/>
    <w:rsid w:val="00596A2B"/>
    <w:rsid w:val="005A3252"/>
    <w:rsid w:val="005A7B24"/>
    <w:rsid w:val="005B6B1A"/>
    <w:rsid w:val="005B6F07"/>
    <w:rsid w:val="005C0DD0"/>
    <w:rsid w:val="005C28FB"/>
    <w:rsid w:val="005C5879"/>
    <w:rsid w:val="005D58F4"/>
    <w:rsid w:val="005E0531"/>
    <w:rsid w:val="005F3D19"/>
    <w:rsid w:val="005F400E"/>
    <w:rsid w:val="005F405B"/>
    <w:rsid w:val="005F65CC"/>
    <w:rsid w:val="0060030A"/>
    <w:rsid w:val="0060075A"/>
    <w:rsid w:val="00604074"/>
    <w:rsid w:val="0061018D"/>
    <w:rsid w:val="00610708"/>
    <w:rsid w:val="006177D0"/>
    <w:rsid w:val="00621BEB"/>
    <w:rsid w:val="00623617"/>
    <w:rsid w:val="00630DDB"/>
    <w:rsid w:val="00633B73"/>
    <w:rsid w:val="00637D9C"/>
    <w:rsid w:val="00645827"/>
    <w:rsid w:val="00647D33"/>
    <w:rsid w:val="006754D0"/>
    <w:rsid w:val="00680D86"/>
    <w:rsid w:val="00685BA9"/>
    <w:rsid w:val="00686ACF"/>
    <w:rsid w:val="00694D30"/>
    <w:rsid w:val="006A3B33"/>
    <w:rsid w:val="006A58A5"/>
    <w:rsid w:val="006B0CA2"/>
    <w:rsid w:val="006B5F6E"/>
    <w:rsid w:val="006B6BE3"/>
    <w:rsid w:val="006C087F"/>
    <w:rsid w:val="006C15CB"/>
    <w:rsid w:val="006D45DE"/>
    <w:rsid w:val="006E3A09"/>
    <w:rsid w:val="006E7C64"/>
    <w:rsid w:val="006F3154"/>
    <w:rsid w:val="0070096C"/>
    <w:rsid w:val="00702FD0"/>
    <w:rsid w:val="00704F84"/>
    <w:rsid w:val="00713924"/>
    <w:rsid w:val="007146C9"/>
    <w:rsid w:val="007250A3"/>
    <w:rsid w:val="007338EC"/>
    <w:rsid w:val="0073533A"/>
    <w:rsid w:val="007364E0"/>
    <w:rsid w:val="00742014"/>
    <w:rsid w:val="00751B56"/>
    <w:rsid w:val="00760371"/>
    <w:rsid w:val="00760C65"/>
    <w:rsid w:val="00761FC7"/>
    <w:rsid w:val="00762667"/>
    <w:rsid w:val="007666ED"/>
    <w:rsid w:val="00773CBD"/>
    <w:rsid w:val="00773D6C"/>
    <w:rsid w:val="00774CAB"/>
    <w:rsid w:val="00776A47"/>
    <w:rsid w:val="007831DB"/>
    <w:rsid w:val="0079423F"/>
    <w:rsid w:val="0079772A"/>
    <w:rsid w:val="007A4A4E"/>
    <w:rsid w:val="007B0FE5"/>
    <w:rsid w:val="007D53B0"/>
    <w:rsid w:val="007E101B"/>
    <w:rsid w:val="007F1B35"/>
    <w:rsid w:val="00801F41"/>
    <w:rsid w:val="00806827"/>
    <w:rsid w:val="00812450"/>
    <w:rsid w:val="00814430"/>
    <w:rsid w:val="00822556"/>
    <w:rsid w:val="00831A58"/>
    <w:rsid w:val="00834F35"/>
    <w:rsid w:val="00850C26"/>
    <w:rsid w:val="00861648"/>
    <w:rsid w:val="00864462"/>
    <w:rsid w:val="0086475F"/>
    <w:rsid w:val="008673C5"/>
    <w:rsid w:val="008701EB"/>
    <w:rsid w:val="00871F2B"/>
    <w:rsid w:val="008A3216"/>
    <w:rsid w:val="008B2AAD"/>
    <w:rsid w:val="008B3622"/>
    <w:rsid w:val="008D364D"/>
    <w:rsid w:val="008D3BAB"/>
    <w:rsid w:val="008D7181"/>
    <w:rsid w:val="008D7FB6"/>
    <w:rsid w:val="008E0B8E"/>
    <w:rsid w:val="008F0436"/>
    <w:rsid w:val="008F77AC"/>
    <w:rsid w:val="0090341D"/>
    <w:rsid w:val="00907B4C"/>
    <w:rsid w:val="00911C8D"/>
    <w:rsid w:val="009164B3"/>
    <w:rsid w:val="00920AD7"/>
    <w:rsid w:val="00921CC8"/>
    <w:rsid w:val="00924D21"/>
    <w:rsid w:val="00926535"/>
    <w:rsid w:val="00935E73"/>
    <w:rsid w:val="00936C62"/>
    <w:rsid w:val="00963398"/>
    <w:rsid w:val="009701C4"/>
    <w:rsid w:val="009742ED"/>
    <w:rsid w:val="00976D51"/>
    <w:rsid w:val="00982A68"/>
    <w:rsid w:val="00982E95"/>
    <w:rsid w:val="00983CD1"/>
    <w:rsid w:val="00994404"/>
    <w:rsid w:val="00994878"/>
    <w:rsid w:val="00995C86"/>
    <w:rsid w:val="009B5C07"/>
    <w:rsid w:val="009B79F6"/>
    <w:rsid w:val="009C0EB1"/>
    <w:rsid w:val="009C11E1"/>
    <w:rsid w:val="009C1FA5"/>
    <w:rsid w:val="009C42C4"/>
    <w:rsid w:val="009D2D26"/>
    <w:rsid w:val="009F3883"/>
    <w:rsid w:val="009F63D0"/>
    <w:rsid w:val="00A111D1"/>
    <w:rsid w:val="00A137C5"/>
    <w:rsid w:val="00A1456A"/>
    <w:rsid w:val="00A317D9"/>
    <w:rsid w:val="00A4031F"/>
    <w:rsid w:val="00A4161E"/>
    <w:rsid w:val="00A47F37"/>
    <w:rsid w:val="00A562C5"/>
    <w:rsid w:val="00A63A82"/>
    <w:rsid w:val="00A662F4"/>
    <w:rsid w:val="00A67473"/>
    <w:rsid w:val="00A67607"/>
    <w:rsid w:val="00A70F12"/>
    <w:rsid w:val="00A7138B"/>
    <w:rsid w:val="00A7228C"/>
    <w:rsid w:val="00A864C9"/>
    <w:rsid w:val="00A878EE"/>
    <w:rsid w:val="00AA3992"/>
    <w:rsid w:val="00AA3B69"/>
    <w:rsid w:val="00AD4487"/>
    <w:rsid w:val="00AE2936"/>
    <w:rsid w:val="00AE3ADC"/>
    <w:rsid w:val="00AF1FCA"/>
    <w:rsid w:val="00AF2DFA"/>
    <w:rsid w:val="00B13081"/>
    <w:rsid w:val="00B33513"/>
    <w:rsid w:val="00B35E02"/>
    <w:rsid w:val="00B37847"/>
    <w:rsid w:val="00B412AA"/>
    <w:rsid w:val="00B54AFB"/>
    <w:rsid w:val="00B54F6A"/>
    <w:rsid w:val="00B60FAE"/>
    <w:rsid w:val="00B6145B"/>
    <w:rsid w:val="00B61FED"/>
    <w:rsid w:val="00B63E6F"/>
    <w:rsid w:val="00B657DB"/>
    <w:rsid w:val="00B75E9F"/>
    <w:rsid w:val="00B764FB"/>
    <w:rsid w:val="00B85254"/>
    <w:rsid w:val="00B86A31"/>
    <w:rsid w:val="00BA6D42"/>
    <w:rsid w:val="00BA72BA"/>
    <w:rsid w:val="00BC1301"/>
    <w:rsid w:val="00BC617A"/>
    <w:rsid w:val="00BD2DC1"/>
    <w:rsid w:val="00BE04EC"/>
    <w:rsid w:val="00BE1003"/>
    <w:rsid w:val="00BE2CA4"/>
    <w:rsid w:val="00BE765A"/>
    <w:rsid w:val="00BF3790"/>
    <w:rsid w:val="00BF48A9"/>
    <w:rsid w:val="00C14702"/>
    <w:rsid w:val="00C16386"/>
    <w:rsid w:val="00C165BF"/>
    <w:rsid w:val="00C30589"/>
    <w:rsid w:val="00C339FE"/>
    <w:rsid w:val="00C3541F"/>
    <w:rsid w:val="00C42283"/>
    <w:rsid w:val="00C44983"/>
    <w:rsid w:val="00C4498E"/>
    <w:rsid w:val="00C45AF1"/>
    <w:rsid w:val="00C626AF"/>
    <w:rsid w:val="00C7000A"/>
    <w:rsid w:val="00C90B3B"/>
    <w:rsid w:val="00CA110A"/>
    <w:rsid w:val="00CA138C"/>
    <w:rsid w:val="00CA1543"/>
    <w:rsid w:val="00CA4404"/>
    <w:rsid w:val="00CC4FE5"/>
    <w:rsid w:val="00CC5E47"/>
    <w:rsid w:val="00CE7C3A"/>
    <w:rsid w:val="00CF28A9"/>
    <w:rsid w:val="00D023B4"/>
    <w:rsid w:val="00D0700D"/>
    <w:rsid w:val="00D227E8"/>
    <w:rsid w:val="00D366C8"/>
    <w:rsid w:val="00D41EF8"/>
    <w:rsid w:val="00D500E5"/>
    <w:rsid w:val="00D57D66"/>
    <w:rsid w:val="00D92897"/>
    <w:rsid w:val="00D96F93"/>
    <w:rsid w:val="00D97073"/>
    <w:rsid w:val="00DB5C18"/>
    <w:rsid w:val="00DC08B7"/>
    <w:rsid w:val="00DC3CD1"/>
    <w:rsid w:val="00DF0247"/>
    <w:rsid w:val="00DF5FDD"/>
    <w:rsid w:val="00E26F2E"/>
    <w:rsid w:val="00E40EF2"/>
    <w:rsid w:val="00E4549C"/>
    <w:rsid w:val="00E55D99"/>
    <w:rsid w:val="00E65EF3"/>
    <w:rsid w:val="00E718A0"/>
    <w:rsid w:val="00E854B8"/>
    <w:rsid w:val="00E90E08"/>
    <w:rsid w:val="00E94682"/>
    <w:rsid w:val="00E96C90"/>
    <w:rsid w:val="00EA1962"/>
    <w:rsid w:val="00EA254E"/>
    <w:rsid w:val="00EB4093"/>
    <w:rsid w:val="00EC0455"/>
    <w:rsid w:val="00EE33EB"/>
    <w:rsid w:val="00EE3C23"/>
    <w:rsid w:val="00EF1C30"/>
    <w:rsid w:val="00EF2D66"/>
    <w:rsid w:val="00EF3185"/>
    <w:rsid w:val="00EF327B"/>
    <w:rsid w:val="00F0071A"/>
    <w:rsid w:val="00F0591D"/>
    <w:rsid w:val="00F22265"/>
    <w:rsid w:val="00F23D3F"/>
    <w:rsid w:val="00F24D6C"/>
    <w:rsid w:val="00F35BC1"/>
    <w:rsid w:val="00F468D2"/>
    <w:rsid w:val="00F672E5"/>
    <w:rsid w:val="00F70186"/>
    <w:rsid w:val="00F7165F"/>
    <w:rsid w:val="00F943BA"/>
    <w:rsid w:val="00F94858"/>
    <w:rsid w:val="00FA3561"/>
    <w:rsid w:val="00FB169C"/>
    <w:rsid w:val="00FB18F5"/>
    <w:rsid w:val="00FB49E8"/>
    <w:rsid w:val="00FC4BB3"/>
    <w:rsid w:val="00FD2D6C"/>
    <w:rsid w:val="00FD5645"/>
    <w:rsid w:val="00FD56AB"/>
    <w:rsid w:val="00FD6603"/>
    <w:rsid w:val="00FE0A1B"/>
    <w:rsid w:val="00FE1477"/>
    <w:rsid w:val="00FE3CF2"/>
    <w:rsid w:val="00FE7640"/>
    <w:rsid w:val="00FF0EE8"/>
    <w:rsid w:val="00FF191F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07B4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link w:val="Naslov1Char"/>
    <w:qFormat/>
    <w:rsid w:val="000108F9"/>
    <w:pPr>
      <w:keepNext/>
      <w:jc w:val="center"/>
      <w:outlineLvl w:val="0"/>
    </w:pPr>
    <w:rPr>
      <w:b/>
      <w:bCs/>
      <w:kern w:val="36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0108F9"/>
    <w:rPr>
      <w:rFonts w:ascii="Times New Roman" w:hAnsi="Times New Roman" w:eastAsia="Times New Roman" w:cs="Times New Roman"/>
      <w:b/>
      <w:bCs/>
      <w:kern w:val="36"/>
      <w:sz w:val="24"/>
      <w:szCs w:val="24"/>
      <w:lang w:val="en-US"/>
    </w:rPr>
  </w:style>
  <w:style w:type="paragraph" w:styleId="Zaglavlje">
    <w:name w:val="header"/>
    <w:basedOn w:val="Normal"/>
    <w:link w:val="ZaglavljeChar"/>
    <w:rsid w:val="000108F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0108F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0108F9"/>
  </w:style>
  <w:style w:type="paragraph" w:styleId="Odlomakpopisa">
    <w:name w:val="List Paragraph"/>
    <w:basedOn w:val="Normal"/>
    <w:uiPriority w:val="34"/>
    <w:qFormat/>
    <w:rsid w:val="000108F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0108F9"/>
    <w:pPr>
      <w:jc w:val="both"/>
    </w:pPr>
    <w:rPr>
      <w:sz w:val="22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0108F9"/>
    <w:rPr>
      <w:rFonts w:ascii="Times New Roman" w:hAnsi="Times New Roman"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C0DD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C0DD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668E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668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68E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68E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68E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D41EF8"/>
    <w:pPr>
      <w:spacing w:after="0" w:line="240" w:lineRule="auto"/>
    </w:pPr>
    <w:rPr>
      <w:rFonts w:ascii="Calibri" w:hAnsi="Calibri" w:eastAsia="Calibri" w:cs="Times New Roman"/>
    </w:rPr>
  </w:style>
  <w:style w:type="paragraph" w:styleId="Odlomakpopisa1" w:customStyle="true">
    <w:name w:val="Odlomak popisa1"/>
    <w:basedOn w:val="Normal"/>
    <w:qFormat/>
    <w:rsid w:val="003B10A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Default" w:customStyle="true">
    <w:name w:val="Default"/>
    <w:rsid w:val="00907B4C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7B4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0108F9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108F9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styleId="Zaglavlje" w:type="paragraph">
    <w:name w:val="header"/>
    <w:basedOn w:val="Normal"/>
    <w:link w:val="ZaglavljeChar"/>
    <w:rsid w:val="000108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108F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08F9"/>
  </w:style>
  <w:style w:styleId="Odlomakpopisa" w:type="paragraph">
    <w:name w:val="List Paragraph"/>
    <w:basedOn w:val="Normal"/>
    <w:uiPriority w:val="34"/>
    <w:qFormat/>
    <w:rsid w:val="000108F9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0108F9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108F9"/>
    <w:rPr>
      <w:rFonts w:ascii="Times New Roman" w:cs="Times New Roman" w:eastAsia="Times New Roman" w:hAnsi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0D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0D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68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41EF8"/>
    <w:pPr>
      <w:spacing w:after="0" w:line="240" w:lineRule="auto"/>
    </w:pPr>
    <w:rPr>
      <w:rFonts w:ascii="Calibri" w:cs="Times New Roman" w:eastAsia="Calibri" w:hAnsi="Calibri"/>
    </w:rPr>
  </w:style>
  <w:style w:customStyle="1" w:styleId="Odlomakpopisa1" w:type="paragraph">
    <w:name w:val="Odlomak popisa1"/>
    <w:basedOn w:val="Normal"/>
    <w:qFormat/>
    <w:rsid w:val="003B10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907B4C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29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22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6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7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50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68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64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091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159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969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475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517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02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8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625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970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7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153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262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624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218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634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59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42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01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7068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187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52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17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6309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7476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929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9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936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369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74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516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877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49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892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846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9268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90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49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0352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595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043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793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471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928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560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8930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023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0605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220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017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00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312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492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86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89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1461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643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748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36/II</izvorni_sadrzaj>
    <derivirana_varijabla naziv="DomainObject.Prostorija.Naziv_1">Soba 36/II</derivirana_varijabla>
  </DomainObject.Prostorija.Naziv>
  <DomainObject.Prostorija.Oznaka>
    <izvorni_sadrzaj>Soba 36/II</izvorni_sadrzaj>
    <derivirana_varijabla naziv="DomainObject.Prostorija.Oznaka_1">Soba 36/II</derivirana_varijabla>
  </DomainObject.Prostorija.Oznaka>
  <DomainObject.Obrazlozenje>
    <izvorni_sadrzaj/>
    <derivirana_varijabla naziv="DomainObject.Obrazlozenje_1"/>
  </DomainObject.Obrazlozenje>
  <DomainObject.StvarniPocetakDatum>
    <izvorni_sadrzaj>28. listopada 2021.</izvorni_sadrzaj>
    <derivirana_varijabla naziv="DomainObject.StvarniPocetakDatum_1">28. listopada 2021.</derivirana_varijabla>
  </DomainObject.StvarniPocetakDatum>
  <DomainObject.StvarniZavrsetakDatum>
    <izvorni_sadrzaj>28. listopada 2021.</izvorni_sadrzaj>
    <derivirana_varijabla naziv="DomainObject.StvarniZavrsetakDatum_1">28. listopada 2021.</derivirana_varijabla>
  </DomainObject.StvarniZavrsetakDatum>
  <DomainObject.PlaniraniZavrsetakDatum>
    <izvorni_sadrzaj>28. listopada 2021.</izvorni_sadrzaj>
    <derivirana_varijabla naziv="DomainObject.PlaniraniZavrsetakDatum_1">28. listopada 2021.</derivirana_varijabla>
  </DomainObject.PlaniraniZavrsetakDatum>
  <DomainObject.PlaniraniPocetakDatum>
    <izvorni_sadrzaj>28. listopada 2021.</izvorni_sadrzaj>
    <derivirana_varijabla naziv="DomainObject.PlaniraniPocetakDatum_1">28. listopada 2021.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listopada 2021.</izvorni_sadrzaj>
    <derivirana_varijabla naziv="DomainObject.Zapisnik.DatumKreiranja_1">28.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St-694/2019-60</izvorni_sadrzaj>
    <derivirana_varijabla naziv="DomainObject.Zapisnik.Oznaka_1">St-694/2019-60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2019.</izvorni_sadrzaj>
    <derivirana_varijabla naziv="DomainObject.Predmet.DatumOsnivanja_1">28.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St-694/2019</izvorni_sadrzaj>
    <derivirana_varijabla naziv="DomainObject.Predmet.OznakaBroj_1">St-694/2019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ROBIPLAST d.o.o. za proizvodnju i trgovinu u stečaju zastupanog po punomoćniku Marko Roginić</izvorni_sadrzaj>
    <derivirana_varijabla naziv="DomainObject.Predmet.ProtustrankaFormated_1">  ROBIPLAST d.o.o. za proizvodnju i trgovinu u stečaju zastupanog po punomoćniku Marko Roginić</derivirana_varijabla>
  </DomainObject.Predmet.ProtustrankaFormated>
  <DomainObject.Predmet.ProtustrankaFormatedOIB>
    <izvorni_sadrzaj>  ROBIPLAST d.o.o. za proizvodnju i trgovinu u stečaju, OIB 97814099371 zastupanog po punomoćniku Marko Roginić</izvorni_sadrzaj>
    <derivirana_varijabla naziv="DomainObject.Predmet.ProtustrankaFormatedOIB_1">  ROBIPLAST d.o.o. za proizvodnju i trgovinu u stečaju, OIB 97814099371 zastupanog po punomoćniku Marko Roginić</derivirana_varijabla>
  </DomainObject.Predmet.ProtustrankaFormatedOIB>
  <DomainObject.Predmet.ProtustrankaFormatedWithAdress>
    <izvorni_sadrzaj> ROBIPLAST d.o.o. za proizvodnju i trgovinu u stečaju, Zivtov trg 10, 49210 Zabok zastupanog po punomoćniku Marko Roginić</izvorni_sadrzaj>
    <derivirana_varijabla naziv="DomainObject.Predmet.ProtustrankaFormatedWithAdress_1"> ROBIPLAST d.o.o. za proizvodnju i trgovinu u stečaju, Zivtov trg 10, 49210 Zabok zastupanog po punomoćniku Marko Roginić</derivirana_varijabla>
  </DomainObject.Predmet.ProtustrankaFormatedWithAdress>
  <DomainObject.Predmet.ProtustrankaFormatedWithAdressOIB>
    <izvorni_sadrzaj> ROBIPLAST d.o.o. za proizvodnju i trgovinu u stečaju, OIB 97814099371, Zivtov trg 10, 49210 Zabok zastupanog po punomoćniku Marko Roginić</izvorni_sadrzaj>
    <derivirana_varijabla naziv="DomainObject.Predmet.ProtustrankaFormatedWithAdressOIB_1"> ROBIPLAST d.o.o. za proizvodnju i trgovinu u stečaju, OIB 97814099371, Zivtov trg 10, 49210 Zabok zastupanog po punomoćniku Marko Roginić</derivirana_varijabla>
  </DomainObject.Predmet.ProtustrankaFormatedWithAdressOIB>
  <DomainObject.Predmet.ProtustrankaWithAdress>
    <izvorni_sadrzaj>ROBIPLAST d.o.o. za proizvodnju i trgovinu u stečaju Zivtov trg 10, 49210 Zabok</izvorni_sadrzaj>
    <derivirana_varijabla naziv="DomainObject.Predmet.ProtustrankaWithAdress_1">ROBIPLAST d.o.o. za proizvodnju i trgovinu u stečaju Zivtov trg 10, 49210 Zabok</derivirana_varijabla>
  </DomainObject.Predmet.ProtustrankaWithAdress>
  <DomainObject.Predmet.ProtustrankaWithAdressOIB>
    <izvorni_sadrzaj>ROBIPLAST d.o.o. za proizvodnju i trgovinu u stečaju, OIB 97814099371, Zivtov trg 10, 49210 Zabok</izvorni_sadrzaj>
    <derivirana_varijabla naziv="DomainObject.Predmet.ProtustrankaWithAdressOIB_1">ROBIPLAST d.o.o. za proizvodnju i trgovinu u stečaju, OIB 97814099371, Zivtov trg 10, 49210 Zabok</derivirana_varijabla>
  </DomainObject.Predmet.ProtustrankaWithAdressOIB>
  <DomainObject.Predmet.ProtustrankaNazivFormated>
    <izvorni_sadrzaj>ROBIPLAST d.o.o. za proizvodnju i trgovinu u stečaju</izvorni_sadrzaj>
    <derivirana_varijabla naziv="DomainObject.Predmet.ProtustrankaNazivFormated_1">ROBIPLAST d.o.o. za proizvodnju i trgovinu u stečaju</derivirana_varijabla>
  </DomainObject.Predmet.ProtustrankaNazivFormated>
  <DomainObject.Predmet.ProtustrankaNazivFormatedOIB>
    <izvorni_sadrzaj>ROBIPLAST d.o.o. za proizvodnju i trgovinu u stečaju, OIB 97814099371</izvorni_sadrzaj>
    <derivirana_varijabla naziv="DomainObject.Predmet.ProtustrankaNazivFormatedOIB_1">ROBIPLAST d.o.o. za proizvodnju i trgovinu u stečaju, OIB 97814099371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- OSIJEK</izvorni_sadrzaj>
    <derivirana_varijabla naziv="DomainObject.Predmet.StrankaFormated_1">  REPUBLIKA HRVATSKA MINISTARSTVO FINANCIJA, POREZNA UPRAVA, Područni ured - OSIJEK</derivirana_varijabla>
  </DomainObject.Predmet.StrankaFormated>
  <DomainObject.Predmet.StrankaFormatedOIB>
    <izvorni_sadrzaj>  REPUBLIKA HRVATSKA MINISTARSTVO FINANCIJA, POREZNA UPRAVA, Područni ured - OSIJEK, OIB 18683136487</izvorni_sadrzaj>
    <derivirana_varijabla naziv="DomainObject.Predmet.StrankaFormatedOIB_1">  REPUBLIKA HRVATSKA MINISTARSTVO FINANCIJA, POREZNA UPRAVA, Područni ured - OSIJEK, OIB 18683136487</derivirana_varijabla>
  </DomainObject.Predmet.StrankaFormatedOIB>
  <DomainObject.Predmet.StrankaFormatedWithAdress>
    <izvorni_sadrzaj> REPUBLIKA HRVATSKA MINISTARSTVO FINANCIJA, POREZNA UPRAVA, Područni ured - OSIJEK</izvorni_sadrzaj>
    <derivirana_varijabla naziv="DomainObject.Predmet.StrankaFormatedWithAdress_1"> REPUBLIKA HRVATSKA MINISTARSTVO FINANCIJA, POREZNA UPRAVA, Područni ured - OSIJEK</derivirana_varijabla>
  </DomainObject.Predmet.StrankaFormatedWithAdress>
  <DomainObject.Predmet.StrankaFormatedWithAdressOIB>
    <izvorni_sadrzaj> REPUBLIKA HRVATSKA MINISTARSTVO FINANCIJA, POREZNA UPRAVA, Područni ured - OSIJEK, OIB 18683136487</izvorni_sadrzaj>
    <derivirana_varijabla naziv="DomainObject.Predmet.StrankaFormatedWithAdressOIB_1"> REPUBLIKA HRVATSKA MINISTARSTVO FINANCIJA, POREZNA UPRAVA, Područni ured - OSIJEK, OIB 18683136487</derivirana_varijabla>
  </DomainObject.Predmet.StrankaFormatedWithAdressOIB>
  <DomainObject.Predmet.StrankaWithAdress>
    <izvorni_sadrzaj>REPUBLIKA HRVATSKA MINISTARSTVO FINANCIJA, POREZNA UPRAVA, Područni ured - OSIJEK </izvorni_sadrzaj>
    <derivirana_varijabla naziv="DomainObject.Predmet.StrankaWithAdress_1">REPUBLIKA HRVATSKA MINISTARSTVO FINANCIJA, POREZNA UPRAVA, Područni ured - OSIJEK </derivirana_varijabla>
  </DomainObject.Predmet.StrankaWithAdress>
  <DomainObject.Predmet.StrankaWithAdressOIB>
    <izvorni_sadrzaj>REPUBLIKA HRVATSKA MINISTARSTVO FINANCIJA, POREZNA UPRAVA, Područni ured - OSIJEK, OIB 18683136487</izvorni_sadrzaj>
    <derivirana_varijabla naziv="DomainObject.Predmet.StrankaWithAdressOIB_1">REPUBLIKA HRVATSKA MINISTARSTVO FINANCIJA, POREZNA UPRAVA, Područni ured - OSIJEK, OIB 18683136487</derivirana_varijabla>
  </DomainObject.Predmet.StrankaWithAdressOIB>
  <DomainObject.Predmet.StrankaNazivFormated>
    <izvorni_sadrzaj>REPUBLIKA HRVATSKA MINISTARSTVO FINANCIJA, POREZNA UPRAVA, Područni ured - OSIJEK</izvorni_sadrzaj>
    <derivirana_varijabla naziv="DomainObject.Predmet.StrankaNazivFormated_1">REPUBLIKA HRVATSKA MINISTARSTVO FINANCIJA, POREZNA UPRAVA, Područni ured - OSIJEK</derivirana_varijabla>
  </DomainObject.Predmet.StrankaNazivFormated>
  <DomainObject.Predmet.StrankaNazivFormatedOIB>
    <izvorni_sadrzaj>REPUBLIKA HRVATSKA MINISTARSTVO FINANCIJA, POREZNA UPRAVA, Područni ured - OSIJEK, OIB 18683136487</izvorni_sadrzaj>
    <derivirana_varijabla naziv="DomainObject.Predmet.StrankaNazivFormatedOIB_1">REPUBLIKA HRVATSKA MINISTARSTVO FINANCIJA, POREZNA UPRAVA, Područni ured -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FINANCIJA, POREZNA UPRAVA, Područni ured - OSIJEK</item>
    </izvorni_sadrzaj>
    <derivirana_varijabla naziv="DomainObject.Predmet.StrankaListFormated_1">
      <item>REPUBLIKA HRVATSKA MINISTARSTVO FINANCIJA, POREZNA UPRAVA, Područni ured - OSIJEK</item>
    </derivirana_varijabla>
  </DomainObject.Predmet.StrankaListFormated>
  <DomainObject.Predmet.StrankaListFormatedOIB>
    <izvorni_sadrzaj>
      <item>REPUBLIKA HRVATSKA MINISTARSTVO FINANCIJA, POREZNA UPRAVA, Područni ured - OSIJEK, OIB 18683136487</item>
    </izvorni_sadrzaj>
    <derivirana_varijabla naziv="DomainObject.Predmet.StrankaListFormatedOIB_1">
      <item>REPUBLIKA HRVATSKA MINISTARSTVO FINANCIJA, POREZNA UPRAVA, Područni ured - OSIJEK, OIB 18683136487</item>
    </derivirana_varijabla>
  </DomainObject.Predmet.StrankaListFormatedOIB>
  <DomainObject.Predmet.StrankaListFormatedWithAdress>
    <izvorni_sadrzaj>
      <item>REPUBLIKA HRVATSKA MINISTARSTVO FINANCIJA, POREZNA UPRAVA, Područni ured - OSIJEK</item>
    </izvorni_sadrzaj>
    <derivirana_varijabla naziv="DomainObject.Predmet.StrankaListFormatedWithAdress_1">
      <item>REPUBLIKA HRVATSKA MINISTARSTVO FINANCIJA, POREZNA UPRAVA, Područni ured - OSIJEK</item>
    </derivirana_varijabla>
  </DomainObject.Predmet.StrankaListFormatedWithAdress>
  <DomainObject.Predmet.StrankaListFormatedWithAdressOIB>
    <izvorni_sadrzaj>
      <item>REPUBLIKA HRVATSKA MINISTARSTVO FINANCIJA, POREZNA UPRAVA, Područni ured - OSIJEK, OIB 18683136487</item>
    </izvorni_sadrzaj>
    <derivirana_varijabla naziv="DomainObject.Predmet.StrankaListFormatedWithAdressOIB_1">
      <item>REPUBLIKA HRVATSKA MINISTARSTVO FINANCIJA, POREZNA UPRAVA, Područni ured - OSIJEK, OIB 18683136487</item>
    </derivirana_varijabla>
  </DomainObject.Predmet.StrankaListFormatedWithAdressOIB>
  <DomainObject.Predmet.StrankaListNazivFormated>
    <izvorni_sadrzaj>
      <item>REPUBLIKA HRVATSKA MINISTARSTVO FINANCIJA, POREZNA UPRAVA, Područni ured - OSIJEK</item>
    </izvorni_sadrzaj>
    <derivirana_varijabla naziv="DomainObject.Predmet.StrankaListNazivFormated_1">
      <item>REPUBLIKA HRVATSKA MINISTARSTVO FINANCIJA, POREZNA UPRAVA, Područni ured - OSIJEK</item>
    </derivirana_varijabla>
  </DomainObject.Predmet.StrankaListNazivFormated>
  <DomainObject.Predmet.StrankaListNazivFormatedOIB>
    <izvorni_sadrzaj>
      <item>REPUBLIKA HRVATSKA MINISTARSTVO FINANCIJA, POREZNA UPRAVA, Područni ured - OSIJEK, OIB 18683136487</item>
    </izvorni_sadrzaj>
    <derivirana_varijabla naziv="DomainObject.Predmet.StrankaListNazivFormatedOIB_1">
      <item>REPUBLIKA HRVATSKA MINISTARSTVO FINANCIJA, POREZNA UPRAVA, Područni ured - OSIJEK, OIB 18683136487</item>
    </derivirana_varijabla>
  </DomainObject.Predmet.StrankaListNazivFormatedOIB>
  <DomainObject.Predmet.ProtuStrankaListFormated>
    <izvorni_sadrzaj>
      <item>ROBIPLAST d.o.o. za proizvodnju i trgovinu u stečaju zastupanog po punomoćniku Marko Roginić</item>
    </izvorni_sadrzaj>
    <derivirana_varijabla naziv="DomainObject.Predmet.ProtuStrankaListFormated_1">
      <item>ROBIPLAST d.o.o. za proizvodnju i trgovinu u stečaju zastupanog po punomoćniku Marko Roginić</item>
    </derivirana_varijabla>
  </DomainObject.Predmet.ProtuStrankaListFormated>
  <DomainObject.Predmet.ProtuStrankaListFormatedOIB>
    <izvorni_sadrzaj>
      <item>ROBIPLAST d.o.o. za proizvodnju i trgovinu u stečaju, OIB 97814099371 zastupanog po punomoćniku Marko Roginić</item>
    </izvorni_sadrzaj>
    <derivirana_varijabla naziv="DomainObject.Predmet.ProtuStrankaListFormatedOIB_1">
      <item>ROBIPLAST d.o.o. za proizvodnju i trgovinu u stečaju, OIB 97814099371 zastupanog po punomoćniku Marko Roginić</item>
    </derivirana_varijabla>
  </DomainObject.Predmet.ProtuStrankaListFormatedOIB>
  <DomainObject.Predmet.ProtuStrankaListFormatedWithAdress>
    <izvorni_sadrzaj>
      <item>ROBIPLAST d.o.o. za proizvodnju i trgovinu u stečaju, Zivtov trg 10, 49210 Zabok zastupanog po punomoćniku Marko Roginić</item>
    </izvorni_sadrzaj>
    <derivirana_varijabla naziv="DomainObject.Predmet.ProtuStrankaListFormatedWithAdress_1">
      <item>ROBIPLAST d.o.o. za proizvodnju i trgovinu u stečaju, Zivtov trg 10, 49210 Zabok zastupanog po punomoćniku Marko Roginić</item>
    </derivirana_varijabla>
  </DomainObject.Predmet.ProtuStrankaListFormatedWithAdress>
  <DomainObject.Predmet.ProtuStrankaListFormatedWithAdressOIB>
    <izvorni_sadrzaj>
      <item>ROBIPLAST d.o.o. za proizvodnju i trgovinu u stečaju, OIB 97814099371, Zivtov trg 10, 49210 Zabok zastupanog po punomoćniku Marko Roginić</item>
    </izvorni_sadrzaj>
    <derivirana_varijabla naziv="DomainObject.Predmet.ProtuStrankaListFormatedWithAdressOIB_1">
      <item>ROBIPLAST d.o.o. za proizvodnju i trgovinu u stečaju, OIB 97814099371, Zivtov trg 10, 49210 Zabok zastupanog po punomoćniku Marko Roginić</item>
    </derivirana_varijabla>
  </DomainObject.Predmet.ProtuStrankaListFormatedWithAdressOIB>
  <DomainObject.Predmet.ProtuStrankaListNazivFormated>
    <izvorni_sadrzaj>
      <item>ROBIPLAST d.o.o. za proizvodnju i trgovinu u stečaju</item>
    </izvorni_sadrzaj>
    <derivirana_varijabla naziv="DomainObject.Predmet.ProtuStrankaListNazivFormated_1">
      <item>ROBIPLAST d.o.o. za proizvodnju i trgovinu u stečaju</item>
    </derivirana_varijabla>
  </DomainObject.Predmet.ProtuStrankaListNazivFormated>
  <DomainObject.Predmet.ProtuStrankaListNazivFormatedOIB>
    <izvorni_sadrzaj>
      <item>ROBIPLAST d.o.o. za proizvodnju i trgovinu u stečaju, OIB 97814099371</item>
    </izvorni_sadrzaj>
    <derivirana_varijabla naziv="DomainObject.Predmet.ProtuStrankaListNazivFormatedOIB_1">
      <item>ROBIPLAST d.o.o. za proizvodnju i trgovinu u stečaju, OIB 97814099371</item>
    </derivirana_varijabla>
  </DomainObject.Predmet.ProtuStrankaListNazivFormatedOIB>
  <DomainObject.Predmet.OstaliListFormated>
    <izvorni_sadrzaj>
      <item>Županijsko državno odvjetništvo u Osijeku GUO</item>
      <item>Marko Roginić punomoćnik sudionika u postupku ROBIPLAST d.o.o. za proizvodnju i trgovinu u stečaju</item>
      <item>Tihomir Radišić</item>
      <item>Lana Andreis Nikolić</item>
      <item>Petra Kontić</item>
      <item>Marko Krpan</item>
      <item>Siniša Kolarić</item>
      <item>Marin Stanić</item>
      <item>Ana Radišić</item>
    </izvorni_sadrzaj>
    <derivirana_varijabla naziv="DomainObject.Predmet.OstaliListFormated_1">
      <item>Županijsko državno odvjetništvo u Osijeku GUO</item>
      <item>Marko Roginić punomoćnik sudionika u postupku ROBIPLAST d.o.o. za proizvodnju i trgovinu u stečaju</item>
      <item>Tihomir Radišić</item>
      <item>Lana Andreis Nikolić</item>
      <item>Petra Kontić</item>
      <item>Marko Krpan</item>
      <item>Siniša Kolarić</item>
      <item>Marin Stanić</item>
      <item>Ana Radišić</item>
    </derivirana_varijabla>
  </DomainObject.Predmet.OstaliListFormated>
  <DomainObject.Predmet.OstaliListFormatedOIB>
    <izvorni_sadrzaj>
      <item>Županijsko državno odvjetništvo u Osijeku GUO, OIB 61379160880</item>
      <item>Marko Roginić, OIB 78861180369 punomoćnik sudionika u postupku ROBIPLAST d.o.o. za proizvodnju i trgovinu u stečaju</item>
      <item>Tihomir Radišić, OIB 47289203252</item>
      <item>Lana Andreis Nikolić, OIB 44684046748</item>
      <item>Petra Kontić, OIB 55573748012</item>
      <item>Marko Krpan, OIB 24419277674</item>
      <item>Siniša Kolarić, OIB 56910380164</item>
      <item>Marin Stanić, OIB 94453253601</item>
      <item>Ana Radišić, OIB 74458596939</item>
    </izvorni_sadrzaj>
    <derivirana_varijabla naziv="DomainObject.Predmet.OstaliListFormatedOIB_1">
      <item>Županijsko državno odvjetništvo u Osijeku GUO, OIB 61379160880</item>
      <item>Marko Roginić, OIB 78861180369 punomoćnik sudionika u postupku ROBIPLAST d.o.o. za proizvodnju i trgovinu u stečaju</item>
      <item>Tihomir Radišić, OIB 47289203252</item>
      <item>Lana Andreis Nikolić, OIB 44684046748</item>
      <item>Petra Kontić, OIB 55573748012</item>
      <item>Marko Krpan, OIB 24419277674</item>
      <item>Siniša Kolarić, OIB 56910380164</item>
      <item>Marin Stanić, OIB 94453253601</item>
      <item>Ana Radišić, OIB 74458596939</item>
    </derivirana_varijabla>
  </DomainObject.Predmet.OstaliListFormatedOIB>
  <DomainObject.Predmet.OstaliListFormatedWithAdress>
    <izvorni_sadrzaj>
      <item>Županijsko državno odvjetništvo u Osijeku GUO, Kapucinska 21, 31000 Osijek</item>
      <item>Marko Roginić, Štrucljevo 80, 49223 Štrucljevo punomoćnik sudionika u postupku ROBIPLAST d.o.o. za proizvodnju i trgovinu u stečaju</item>
      <item>Tihomir Radišić, Zadvorska Ulica 14, 10257 Zadvorsko</item>
      <item>Lana Andreis Nikolić, P. Hatza 8, 10000 Zagreb</item>
      <item>Petra Kontić, Junija Palmotića 41, 10000 Zagreb</item>
      <item>Marko Krpan, Boškovićeva 16, 10000 Zagreb</item>
      <item>Siniša Kolarić, Andrije Kačića Miošića 7, 42000 Varaždin</item>
      <item>Marin Stanić, unija Palmotića 41, 10000 Zagreb</item>
      <item>Ana Radišić, Zadvorska Ulica 14, 10257 Zadvorsko</item>
    </izvorni_sadrzaj>
    <derivirana_varijabla naziv="DomainObject.Predmet.OstaliListFormatedWithAdress_1">
      <item>Županijsko državno odvjetništvo u Osijeku GUO, Kapucinska 21, 31000 Osijek</item>
      <item>Marko Roginić, Štrucljevo 80, 49223 Štrucljevo punomoćnik sudionika u postupku ROBIPLAST d.o.o. za proizvodnju i trgovinu u stečaju</item>
      <item>Tihomir Radišić, Zadvorska Ulica 14, 10257 Zadvorsko</item>
      <item>Lana Andreis Nikolić, P. Hatza 8, 10000 Zagreb</item>
      <item>Petra Kontić, Junija Palmotića 41, 10000 Zagreb</item>
      <item>Marko Krpan, Boškovićeva 16, 10000 Zagreb</item>
      <item>Siniša Kolarić, Andrije Kačića Miošića 7, 42000 Varaždin</item>
      <item>Marin Stanić, unija Palmotića 41, 10000 Zagreb</item>
      <item>Ana Radišić, Zadvorska Ulica 14, 10257 Zadvorsko</item>
    </derivirana_varijabla>
  </DomainObject.Predmet.OstaliListFormatedWithAdress>
  <DomainObject.Predmet.OstaliListFormatedWithAdressOIB>
    <izvorni_sadrzaj>
      <item>Županijsko državno odvjetništvo u Osijeku GUO, OIB 61379160880, Kapucinska 21, 31000 Osijek</item>
      <item>Marko Roginić, OIB 78861180369, Štrucljevo 80, 49223 Štrucljevo punomoćnik sudionika u postupku ROBIPLAST d.o.o. za proizvodnju i trgovinu u stečaju</item>
      <item>Tihomir Radišić, OIB 47289203252, Zadvorska Ulica 14, 10257 Zadvorsko</item>
      <item>Lana Andreis Nikolić, OIB 44684046748, P. Hatza 8, 10000 Zagreb</item>
      <item>Petra Kontić, OIB 55573748012, Junija Palmotića 41, 10000 Zagreb</item>
      <item>Marko Krpan, OIB 24419277674, Boškovićeva 16, 10000 Zagreb</item>
      <item>Siniša Kolarić, OIB 56910380164, Andrije Kačića Miošića 7, 42000 Varaždin</item>
      <item>Marin Stanić, OIB 94453253601, unija Palmotića 41, 10000 Zagreb</item>
      <item>Ana Radišić, OIB 74458596939, Zadvorska Ulica 14, 10257 Zadvorsko</item>
    </izvorni_sadrzaj>
    <derivirana_varijabla naziv="DomainObject.Predmet.OstaliListFormatedWithAdressOIB_1">
      <item>Županijsko državno odvjetništvo u Osijeku GUO, OIB 61379160880, Kapucinska 21, 31000 Osijek</item>
      <item>Marko Roginić, OIB 78861180369, Štrucljevo 80, 49223 Štrucljevo punomoćnik sudionika u postupku ROBIPLAST d.o.o. za proizvodnju i trgovinu u stečaju</item>
      <item>Tihomir Radišić, OIB 47289203252, Zadvorska Ulica 14, 10257 Zadvorsko</item>
      <item>Lana Andreis Nikolić, OIB 44684046748, P. Hatza 8, 10000 Zagreb</item>
      <item>Petra Kontić, OIB 55573748012, Junija Palmotića 41, 10000 Zagreb</item>
      <item>Marko Krpan, OIB 24419277674, Boškovićeva 16, 10000 Zagreb</item>
      <item>Siniša Kolarić, OIB 56910380164, Andrije Kačića Miošića 7, 42000 Varaždin</item>
      <item>Marin Stanić, OIB 94453253601, unija Palmotića 41, 10000 Zagreb</item>
      <item>Ana Radišić, OIB 74458596939, Zadvorska Ulica 14, 10257 Zadvorsko</item>
    </derivirana_varijabla>
  </DomainObject.Predmet.OstaliListFormatedWithAdressOIB>
  <DomainObject.Predmet.OstaliListNazivFormated>
    <izvorni_sadrzaj>
      <item>Županijsko državno odvjetništvo u Osijeku GUO</item>
      <item>Marko Roginić</item>
      <item>Tihomir Radišić</item>
      <item>Lana Andreis Nikolić</item>
      <item>Petra Kontić</item>
      <item>Marko Krpan</item>
      <item>Siniša Kolarić</item>
      <item>Marin Stanić</item>
      <item>Ana Radišić</item>
    </izvorni_sadrzaj>
    <derivirana_varijabla naziv="DomainObject.Predmet.OstaliListNazivFormated_1">
      <item>Županijsko državno odvjetništvo u Osijeku GUO</item>
      <item>Marko Roginić</item>
      <item>Tihomir Radišić</item>
      <item>Lana Andreis Nikolić</item>
      <item>Petra Kontić</item>
      <item>Marko Krpan</item>
      <item>Siniša Kolarić</item>
      <item>Marin Stanić</item>
      <item>Ana Radišić</item>
    </derivirana_varijabla>
  </DomainObject.Predmet.OstaliListNazivFormated>
  <DomainObject.Predmet.OstaliListNazivFormatedOIB>
    <izvorni_sadrzaj>
      <item>Županijsko državno odvjetništvo u Osijeku GUO, OIB 61379160880</item>
      <item>Marko Roginić, OIB 78861180369</item>
      <item>Tihomir Radišić, OIB 47289203252</item>
      <item>Lana Andreis Nikolić, OIB 44684046748</item>
      <item>Petra Kontić, OIB 55573748012</item>
      <item>Marko Krpan, OIB 24419277674</item>
      <item>Siniša Kolarić, OIB 56910380164</item>
      <item>Marin Stanić, OIB 94453253601</item>
      <item>Ana Radišić, OIB 74458596939</item>
    </izvorni_sadrzaj>
    <derivirana_varijabla naziv="DomainObject.Predmet.OstaliListNazivFormatedOIB_1">
      <item>Županijsko državno odvjetništvo u Osijeku GUO, OIB 61379160880</item>
      <item>Marko Roginić, OIB 78861180369</item>
      <item>Tihomir Radišić, OIB 47289203252</item>
      <item>Lana Andreis Nikolić, OIB 44684046748</item>
      <item>Petra Kontić, OIB 55573748012</item>
      <item>Marko Krpan, OIB 24419277674</item>
      <item>Siniša Kolarić, OIB 56910380164</item>
      <item>Marin Stanić, OIB 94453253601</item>
      <item>Ana Radišić, OIB 74458596939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2021.</izvorni_sadrzaj>
    <derivirana_varijabla naziv="DomainObject.Datum_1">28. listopada 2021.</derivirana_varijabla>
  </DomainObject.Datum>
  <DomainObject.PoslovniBrojDokumenta>
    <izvorni_sadrzaj>St-694/2019-60</izvorni_sadrzaj>
    <derivirana_varijabla naziv="DomainObject.PoslovniBrojDokumenta_1">St-694/2019-60</derivirana_varijabla>
  </DomainObject.PoslovniBrojDokumenta>
  <DomainObject.Predmet.StrankaIDrugi>
    <izvorni_sadrzaj>REPUBLIKA HRVATSKA MINISTARSTVO FINANCIJA, POREZNA UPRAVA, Područni ured - OSIJEK</izvorni_sadrzaj>
    <derivirana_varijabla naziv="DomainObject.Predmet.StrankaIDrugi_1">REPUBLIKA HRVATSKA MINISTARSTVO FINANCIJA, POREZNA UPRAVA, Područni ured - OSIJEK</derivirana_varijabla>
  </DomainObject.Predmet.StrankaIDrugi>
  <DomainObject.Predmet.ProtustrankaIDrugi>
    <izvorni_sadrzaj>ROBIPLAST d.o.o. za proizvodnju i trgovinu u stečaju</izvorni_sadrzaj>
    <derivirana_varijabla naziv="DomainObject.Predmet.ProtustrankaIDrugi_1">ROBIPLAST d.o.o. za proizvodnju i trgovinu u stečaju</derivirana_varijabla>
  </DomainObject.Predmet.ProtustrankaIDrugi>
  <DomainObject.Predmet.StrankaIDrugiAdressOIB>
    <izvorni_sadrzaj>REPUBLIKA HRVATSKA MINISTARSTVO FINANCIJA, POREZNA UPRAVA, Područni ured - OSIJEK, OIB 18683136487</izvorni_sadrzaj>
    <derivirana_varijabla naziv="DomainObject.Predmet.StrankaIDrugiAdressOIB_1">REPUBLIKA HRVATSKA MINISTARSTVO FINANCIJA, POREZNA UPRAVA, Područni ured - OSIJEK, OIB 18683136487</derivirana_varijabla>
  </DomainObject.Predmet.StrankaIDrugiAdressOIB>
  <DomainObject.Predmet.ProtustrankaIDrugiAdressOIB>
    <izvorni_sadrzaj>ROBIPLAST d.o.o. za proizvodnju i trgovinu u stečaju, OIB 97814099371, Zivtov trg 10, 49210 Zabok</izvorni_sadrzaj>
    <derivirana_varijabla naziv="DomainObject.Predmet.ProtustrankaIDrugiAdressOIB_1">ROBIPLAST d.o.o. za proizvodnju i trgovinu u stečaju, OIB 97814099371, Zivtov trg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ROBIPLAST d.o.o. za proizvodnju i trgovinu u stečaju</item>
      <item>REPUBLIKA HRVATSKA MINISTARSTVO FINANCIJA, POREZNA UPRAVA, Područni ured - OSIJEK</item>
      <item>Županijsko državno odvjetništvo u Osijeku GUO</item>
      <item>Marko Roginić</item>
      <item>Tihomir Radišić</item>
      <item>Lana Andreis Nikolić</item>
      <item>Petra Kontić</item>
      <item>Marko Krpan</item>
      <item>Siniša Kolarić</item>
      <item>Marin Stanić</item>
      <item>Ana Radišić</item>
    </izvorni_sadrzaj>
    <derivirana_varijabla naziv="DomainObject.Predmet.SudioniciListNaziv_1">
      <item>ROBIPLAST d.o.o. za proizvodnju i trgovinu u stečaju</item>
      <item>REPUBLIKA HRVATSKA MINISTARSTVO FINANCIJA, POREZNA UPRAVA, Područni ured - OSIJEK</item>
      <item>Županijsko državno odvjetništvo u Osijeku GUO</item>
      <item>Marko Roginić</item>
      <item>Tihomir Radišić</item>
      <item>Lana Andreis Nikolić</item>
      <item>Petra Kontić</item>
      <item>Marko Krpan</item>
      <item>Siniša Kolarić</item>
      <item>Marin Stanić</item>
      <item>Ana Radišić</item>
    </derivirana_varijabla>
  </DomainObject.Predmet.SudioniciListNaziv>
  <DomainObject.Predmet.SudioniciListAdressOIB>
    <izvorni_sadrzaj>
      <item>ROBIPLAST d.o.o. za proizvodnju i trgovinu u stečaju, OIB 97814099371, Zivtov trg 10,49210 Zabok</item>
      <item>REPUBLIKA HRVATSKA MINISTARSTVO FINANCIJA, POREZNA UPRAVA, Područni ured - OSIJEK, OIB 18683136487</item>
      <item>Županijsko državno odvjetništvo u Osijeku GUO, OIB 61379160880, Kapucinska 21,31000 Osijek</item>
      <item>Marko Roginić, OIB 78861180369, Štrucljevo 80,49223 Štrucljevo</item>
      <item>Tihomir Radišić, OIB 47289203252, Zadvorska Ulica 14,10257 Zadvorsko</item>
      <item>Lana Andreis Nikolić, OIB 44684046748, P. Hatza 8,10000 Zagreb</item>
      <item>Petra Kontić, OIB 55573748012, Junija Palmotića 41,10000 Zagreb</item>
      <item>Marko Krpan, OIB 24419277674, Boškovićeva 16,10000 Zagreb</item>
      <item>Siniša Kolarić, OIB 56910380164, Andrije Kačića Miošića 7,42000 Varaždin</item>
      <item>Marin Stanić, OIB 94453253601, unija Palmotića 41,10000 Zagreb</item>
      <item>Ana Radišić, OIB 74458596939, Zadvorska Ulica 14,10257 Zadvorsko</item>
    </izvorni_sadrzaj>
    <derivirana_varijabla naziv="DomainObject.Predmet.SudioniciListAdressOIB_1">
      <item>ROBIPLAST d.o.o. za proizvodnju i trgovinu u stečaju, OIB 97814099371, Zivtov trg 10,49210 Zabok</item>
      <item>REPUBLIKA HRVATSKA MINISTARSTVO FINANCIJA, POREZNA UPRAVA, Područni ured - OSIJEK, OIB 18683136487</item>
      <item>Županijsko državno odvjetništvo u Osijeku GUO, OIB 61379160880, Kapucinska 21,31000 Osijek</item>
      <item>Marko Roginić, OIB 78861180369, Štrucljevo 80,49223 Štrucljevo</item>
      <item>Tihomir Radišić, OIB 47289203252, Zadvorska Ulica 14,10257 Zadvorsko</item>
      <item>Lana Andreis Nikolić, OIB 44684046748, P. Hatza 8,10000 Zagreb</item>
      <item>Petra Kontić, OIB 55573748012, Junija Palmotića 41,10000 Zagreb</item>
      <item>Marko Krpan, OIB 24419277674, Boškovićeva 16,10000 Zagreb</item>
      <item>Siniša Kolarić, OIB 56910380164, Andrije Kačića Miošića 7,42000 Varaždin</item>
      <item>Marin Stanić, OIB 94453253601, unija Palmotića 41,10000 Zagreb</item>
      <item>Ana Radišić, OIB 74458596939, Zadvorska Ulica 14,10257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97814099371</item>
      <item>, OIB 18683136487</item>
      <item>, OIB 61379160880</item>
      <item>, OIB 78861180369</item>
      <item>, OIB 47289203252</item>
      <item>, OIB 44684046748</item>
      <item>, OIB 55573748012</item>
      <item>, OIB 24419277674</item>
      <item>, OIB 56910380164</item>
      <item>, OIB 94453253601</item>
      <item>, OIB 74458596939</item>
    </izvorni_sadrzaj>
    <derivirana_varijabla naziv="DomainObject.Predmet.SudioniciListNazivOIB_1">
      <item>, OIB 97814099371</item>
      <item>, OIB 18683136487</item>
      <item>, OIB 61379160880</item>
      <item>, OIB 78861180369</item>
      <item>, OIB 47289203252</item>
      <item>, OIB 44684046748</item>
      <item>, OIB 55573748012</item>
      <item>, OIB 24419277674</item>
      <item>, OIB 56910380164</item>
      <item>, OIB 94453253601</item>
      <item>, OIB 74458596939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2018.</izvorni_sadrzaj>
    <derivirana_varijabla naziv="DomainObject.Predmet.DatumPocetkaProcesa_1">21.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5C50C-CD15-4D7C-AE89-1907DE5FF73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262</properties:Words>
  <properties:Characters>1442</properties:Characters>
  <properties:Lines>48</properties:Lines>
  <properties:Paragraphs>18</properties:Paragraphs>
  <properties:TotalTime>962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2017-11-30T08:52:00Z</dcterms:created>
  <dc:creator>Danijela Špeletić</dc:creator>
  <cp:lastModifiedBy>Danijela Špeletić</cp:lastModifiedBy>
  <cp:lastPrinted>2021-10-28T09:16:00Z</cp:lastPrinted>
  <dcterms:modified xmlns:xsi="http://www.w3.org/2001/XMLSchema-instance" xsi:type="dcterms:W3CDTF">2021-10-28T09:20:00Z</dcterms:modified>
  <cp:revision>456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Naslov">
    <vt:lpwstr>St-694/2019-60 / Zapisnik - Ročište (694-2019(-60) ROBIPLAST - VINKO LJUBIČIĆ.docx)</vt:lpwstr>
  </prop:property>
  <prop:property fmtid="{D5CDD505-2E9C-101B-9397-08002B2CF9AE}" pid="5" name="BrojStranica">
    <vt:i4>1</vt:i4>
  </prop:property>
</prop:Properties>
</file>